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25F" w:rsidRDefault="0037625F" w:rsidP="0037625F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非法人组织经历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37625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37625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472E2">
              <w:rPr>
                <w:rFonts w:hint="eastAsia"/>
                <w:sz w:val="18"/>
                <w:szCs w:val="18"/>
              </w:rPr>
              <w:t>非法人</w:t>
            </w:r>
            <w:r>
              <w:rPr>
                <w:rFonts w:hint="eastAsia"/>
                <w:sz w:val="18"/>
                <w:szCs w:val="18"/>
              </w:rPr>
              <w:t>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37625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472E2">
              <w:rPr>
                <w:rFonts w:hint="eastAsia"/>
                <w:sz w:val="18"/>
                <w:szCs w:val="18"/>
              </w:rPr>
              <w:t>非法人组织</w:t>
            </w:r>
            <w:r>
              <w:rPr>
                <w:rFonts w:hint="eastAsia"/>
                <w:sz w:val="18"/>
                <w:szCs w:val="18"/>
              </w:rPr>
              <w:t>法定代表人身份证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37625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法定代表人亲自办理时无需提供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37625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</w:t>
            </w:r>
            <w:r w:rsidRPr="00B472E2">
              <w:rPr>
                <w:rFonts w:hint="eastAsia"/>
                <w:sz w:val="18"/>
                <w:szCs w:val="18"/>
              </w:rPr>
              <w:t>非法人组织</w:t>
            </w:r>
            <w:r>
              <w:rPr>
                <w:rFonts w:hint="eastAsia"/>
                <w:sz w:val="18"/>
                <w:szCs w:val="18"/>
              </w:rPr>
              <w:t>经历相关的材料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37625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37625F" w:rsidRDefault="0037625F" w:rsidP="00780CB1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37625F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37625F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37625F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37625F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25F" w:rsidRDefault="0037625F" w:rsidP="00830DFB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7625F" w:rsidRDefault="0037625F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37625F" w:rsidRPr="00B472E2" w:rsidRDefault="0037625F">
      <w:pPr>
        <w:rPr>
          <w:rFonts w:cs="Times New Roman"/>
        </w:rPr>
      </w:pPr>
    </w:p>
    <w:sectPr w:rsidR="0037625F" w:rsidRPr="00B472E2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25F" w:rsidRDefault="0037625F" w:rsidP="00B472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7625F" w:rsidRDefault="0037625F" w:rsidP="00B472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25F" w:rsidRDefault="0037625F" w:rsidP="00B472E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7625F" w:rsidRDefault="0037625F" w:rsidP="00B472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7D5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5D8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47C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25F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128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4BCE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0CB1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DFB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37D5"/>
    <w:rsid w:val="009059A7"/>
    <w:rsid w:val="00914645"/>
    <w:rsid w:val="00914BC8"/>
    <w:rsid w:val="00915056"/>
    <w:rsid w:val="00916B4E"/>
    <w:rsid w:val="009216AF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2E2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1185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2E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472E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72E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472E2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72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101</Words>
  <Characters>580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2018-07-21T11:25:00Z</dcterms:created>
  <dcterms:modified xsi:type="dcterms:W3CDTF">2018-08-04T05:27:00Z</dcterms:modified>
</cp:coreProperties>
</file>